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3F0756" w14:textId="5F619775" w:rsidR="00A517AD" w:rsidRDefault="00A517AD" w:rsidP="00A517AD">
      <w:pPr>
        <w:pStyle w:val="NoSpacing"/>
      </w:pPr>
      <w:r>
        <w:rPr>
          <w:u w:val="single"/>
        </w:rPr>
        <w:t>John FERFUDDLE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</w:t>
      </w:r>
      <w:r>
        <w:t>506</w:t>
      </w:r>
      <w:r>
        <w:t>)</w:t>
      </w:r>
    </w:p>
    <w:p w14:paraId="28094CBB" w14:textId="4A0A8781" w:rsidR="00A517AD" w:rsidRDefault="00A517AD" w:rsidP="00A517AD">
      <w:pPr>
        <w:pStyle w:val="NoSpacing"/>
      </w:pPr>
      <w:r>
        <w:t xml:space="preserve">of Canterbury. </w:t>
      </w:r>
      <w:r>
        <w:t>Hatter.</w:t>
      </w:r>
    </w:p>
    <w:p w14:paraId="07D15749" w14:textId="77777777" w:rsidR="00A517AD" w:rsidRDefault="00A517AD" w:rsidP="00A517AD">
      <w:pPr>
        <w:pStyle w:val="NoSpacing"/>
      </w:pPr>
    </w:p>
    <w:p w14:paraId="050E4B96" w14:textId="77777777" w:rsidR="00A517AD" w:rsidRDefault="00A517AD" w:rsidP="00A517AD">
      <w:pPr>
        <w:pStyle w:val="NoSpacing"/>
      </w:pPr>
    </w:p>
    <w:p w14:paraId="10767896" w14:textId="26F813D8" w:rsidR="00A517AD" w:rsidRDefault="00A517AD" w:rsidP="00A517AD">
      <w:pPr>
        <w:pStyle w:val="NoSpacing"/>
      </w:pPr>
      <w:r>
        <w:tab/>
        <w:t>1</w:t>
      </w:r>
      <w:r>
        <w:t>506</w:t>
      </w:r>
      <w:bookmarkStart w:id="0" w:name="_GoBack"/>
      <w:bookmarkEnd w:id="0"/>
      <w:r>
        <w:t xml:space="preserve"> </w:t>
      </w:r>
      <w:r>
        <w:tab/>
        <w:t>He became a Freeman by redemption.  (Cowper p.266)</w:t>
      </w:r>
    </w:p>
    <w:p w14:paraId="2BFCC3B9" w14:textId="77777777" w:rsidR="00A517AD" w:rsidRDefault="00A517AD" w:rsidP="00A517AD">
      <w:pPr>
        <w:pStyle w:val="NoSpacing"/>
      </w:pPr>
    </w:p>
    <w:p w14:paraId="1AED50A6" w14:textId="77777777" w:rsidR="00A517AD" w:rsidRDefault="00A517AD" w:rsidP="00A517AD">
      <w:pPr>
        <w:pStyle w:val="NoSpacing"/>
      </w:pPr>
    </w:p>
    <w:p w14:paraId="1D3BABE0" w14:textId="77777777" w:rsidR="00A517AD" w:rsidRPr="00A44C07" w:rsidRDefault="00A517AD" w:rsidP="00A517AD">
      <w:pPr>
        <w:pStyle w:val="NoSpacing"/>
      </w:pPr>
      <w:r>
        <w:t>22 June 2018</w:t>
      </w:r>
    </w:p>
    <w:p w14:paraId="0270B717" w14:textId="13EF1D2D" w:rsidR="006B2F86" w:rsidRPr="00A517AD" w:rsidRDefault="00A517AD" w:rsidP="00E71FC3">
      <w:pPr>
        <w:pStyle w:val="NoSpacing"/>
      </w:pPr>
    </w:p>
    <w:sectPr w:rsidR="006B2F86" w:rsidRPr="00A517A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A2A0D7" w14:textId="77777777" w:rsidR="00A517AD" w:rsidRDefault="00A517AD" w:rsidP="00E71FC3">
      <w:pPr>
        <w:spacing w:after="0" w:line="240" w:lineRule="auto"/>
      </w:pPr>
      <w:r>
        <w:separator/>
      </w:r>
    </w:p>
  </w:endnote>
  <w:endnote w:type="continuationSeparator" w:id="0">
    <w:p w14:paraId="4A987196" w14:textId="77777777" w:rsidR="00A517AD" w:rsidRDefault="00A517A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9EDC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2CB13E" w14:textId="77777777" w:rsidR="00A517AD" w:rsidRDefault="00A517AD" w:rsidP="00E71FC3">
      <w:pPr>
        <w:spacing w:after="0" w:line="240" w:lineRule="auto"/>
      </w:pPr>
      <w:r>
        <w:separator/>
      </w:r>
    </w:p>
  </w:footnote>
  <w:footnote w:type="continuationSeparator" w:id="0">
    <w:p w14:paraId="2AC3C22C" w14:textId="77777777" w:rsidR="00A517AD" w:rsidRDefault="00A517A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7AD"/>
    <w:rsid w:val="001A7C09"/>
    <w:rsid w:val="00577BD5"/>
    <w:rsid w:val="00656CBA"/>
    <w:rsid w:val="006A1F77"/>
    <w:rsid w:val="00733BE7"/>
    <w:rsid w:val="00A517A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8992E"/>
  <w15:chartTrackingRefBased/>
  <w15:docId w15:val="{D03A2D00-5369-47CC-A129-205ADDAC5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2018-06-22T21:11:00Z</dcterms:created>
  <dcterms:modified xsi:type="dcterms:W3CDTF">2018-06-22T21:12:00Z</dcterms:modified>
</cp:coreProperties>
</file>